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8A5" w:rsidRDefault="007928A5" w:rsidP="007928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BOTELLER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928A5" w:rsidRDefault="007928A5" w:rsidP="007928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Fishmonger.</w:t>
      </w:r>
    </w:p>
    <w:p w:rsidR="007928A5" w:rsidRDefault="007928A5" w:rsidP="007928A5">
      <w:pPr>
        <w:rPr>
          <w:rFonts w:ascii="Times New Roman" w:hAnsi="Times New Roman" w:cs="Times New Roman"/>
        </w:rPr>
      </w:pPr>
    </w:p>
    <w:p w:rsidR="007928A5" w:rsidRDefault="007928A5" w:rsidP="007928A5">
      <w:pPr>
        <w:rPr>
          <w:rFonts w:ascii="Times New Roman" w:hAnsi="Times New Roman" w:cs="Times New Roman"/>
        </w:rPr>
      </w:pPr>
    </w:p>
    <w:p w:rsidR="007928A5" w:rsidRDefault="007928A5" w:rsidP="007928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year.</w:t>
      </w:r>
    </w:p>
    <w:p w:rsidR="007928A5" w:rsidRDefault="007928A5" w:rsidP="007928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7928A5" w:rsidRDefault="007928A5" w:rsidP="007928A5">
      <w:pPr>
        <w:rPr>
          <w:rFonts w:ascii="Times New Roman" w:hAnsi="Times New Roman" w:cs="Times New Roman"/>
        </w:rPr>
      </w:pPr>
    </w:p>
    <w:p w:rsidR="007928A5" w:rsidRDefault="007928A5" w:rsidP="007928A5">
      <w:pPr>
        <w:rPr>
          <w:rFonts w:ascii="Times New Roman" w:hAnsi="Times New Roman" w:cs="Times New Roman"/>
        </w:rPr>
      </w:pPr>
    </w:p>
    <w:p w:rsidR="007928A5" w:rsidRDefault="007928A5" w:rsidP="007928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Executors:   Richard Sackville(q.v.) and </w:t>
      </w:r>
      <w:proofErr w:type="spellStart"/>
      <w:r>
        <w:rPr>
          <w:rFonts w:ascii="Times New Roman" w:hAnsi="Times New Roman" w:cs="Times New Roman"/>
        </w:rPr>
        <w:t>Jacobina</w:t>
      </w:r>
      <w:proofErr w:type="spellEnd"/>
      <w:r>
        <w:rPr>
          <w:rFonts w:ascii="Times New Roman" w:hAnsi="Times New Roman" w:cs="Times New Roman"/>
        </w:rPr>
        <w:t>, his wife.  (ibid.)</w:t>
      </w:r>
    </w:p>
    <w:p w:rsidR="007928A5" w:rsidRDefault="007928A5" w:rsidP="007928A5">
      <w:pPr>
        <w:rPr>
          <w:rFonts w:ascii="Times New Roman" w:hAnsi="Times New Roman" w:cs="Times New Roman"/>
        </w:rPr>
      </w:pPr>
    </w:p>
    <w:p w:rsidR="007928A5" w:rsidRDefault="007928A5" w:rsidP="007928A5">
      <w:pPr>
        <w:rPr>
          <w:rFonts w:ascii="Times New Roman" w:hAnsi="Times New Roman" w:cs="Times New Roman"/>
        </w:rPr>
      </w:pPr>
    </w:p>
    <w:p w:rsidR="007928A5" w:rsidRDefault="007928A5" w:rsidP="007928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March 2017</w:t>
      </w:r>
    </w:p>
    <w:p w:rsidR="006B2F86" w:rsidRPr="00E71FC3" w:rsidRDefault="007928A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8A5" w:rsidRDefault="007928A5" w:rsidP="00E71FC3">
      <w:r>
        <w:separator/>
      </w:r>
    </w:p>
  </w:endnote>
  <w:endnote w:type="continuationSeparator" w:id="0">
    <w:p w:rsidR="007928A5" w:rsidRDefault="007928A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8A5" w:rsidRDefault="007928A5" w:rsidP="00E71FC3">
      <w:r>
        <w:separator/>
      </w:r>
    </w:p>
  </w:footnote>
  <w:footnote w:type="continuationSeparator" w:id="0">
    <w:p w:rsidR="007928A5" w:rsidRDefault="007928A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8A5"/>
    <w:rsid w:val="001A7C09"/>
    <w:rsid w:val="00577BD5"/>
    <w:rsid w:val="00656CBA"/>
    <w:rsid w:val="006A1F77"/>
    <w:rsid w:val="00733BE7"/>
    <w:rsid w:val="007928A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C36443-2FFF-4CBD-958C-6BBC38569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928A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2017-03-18T21:21:00Z</dcterms:created>
  <dcterms:modified xsi:type="dcterms:W3CDTF">2017-03-18T21:27:00Z</dcterms:modified>
</cp:coreProperties>
</file>